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(UO offl  § 13.1  jf .fvl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jf.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34B11902" w:rsidR="00085382" w:rsidRPr="00097491" w:rsidRDefault="00C65C68" w:rsidP="00921DA0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ABAP utvikler HRM</w:t>
            </w:r>
            <w:r w:rsidR="00F238FB" w:rsidRPr="00F238FB">
              <w:rPr>
                <w:rFonts w:ascii="Myriad Pro" w:hAnsi="Myriad Pro"/>
                <w:b/>
                <w:sz w:val="18"/>
              </w:rPr>
              <w:t xml:space="preserve"> til DRIV</w:t>
            </w:r>
            <w:r>
              <w:rPr>
                <w:rFonts w:ascii="Myriad Pro" w:hAnsi="Myriad Pro"/>
                <w:b/>
                <w:sz w:val="18"/>
              </w:rPr>
              <w:t xml:space="preserve"> - 2026023712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B18C4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2527"/>
    <w:rsid w:val="00B96186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65C68"/>
    <w:rsid w:val="00C731E0"/>
    <w:rsid w:val="00C739DC"/>
    <w:rsid w:val="00C86423"/>
    <w:rsid w:val="00C87592"/>
    <w:rsid w:val="00CD1B74"/>
    <w:rsid w:val="00CD50E9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79</TotalTime>
  <Pages>2</Pages>
  <Words>152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Trollsås, Celine</cp:lastModifiedBy>
  <cp:revision>100</cp:revision>
  <cp:lastPrinted>2014-03-25T08:31:00Z</cp:lastPrinted>
  <dcterms:created xsi:type="dcterms:W3CDTF">2018-08-07T12:05:00Z</dcterms:created>
  <dcterms:modified xsi:type="dcterms:W3CDTF">2026-06-03T13:42:00Z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